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7CA" w:rsidRDefault="004A17CA">
      <w:r>
        <w:t>Apple programma’s op de Ipad zetten</w:t>
      </w:r>
    </w:p>
    <w:p w:rsidR="004A17CA" w:rsidRDefault="004A17CA">
      <w:r>
        <w:t>We gaan gebruik maken van het programma Itools.</w:t>
      </w:r>
    </w:p>
    <w:p w:rsidR="004A17CA" w:rsidRDefault="004A17CA">
      <w:bookmarkStart w:id="0" w:name="_GoBack"/>
      <w:bookmarkEnd w:id="0"/>
      <w:r>
        <w:t>Dit is een stand-allone programma dat niet hoeft te worden geïnstalleerd.</w:t>
      </w:r>
    </w:p>
    <w:p w:rsidR="004A17CA" w:rsidRDefault="004A17CA">
      <w:r>
        <w:t>Een vereiste voor het draaien van dit programma is dat ITunes wel op de pc aanwezig is, maar dat</w:t>
      </w:r>
    </w:p>
    <w:p w:rsidR="004A17CA" w:rsidRDefault="004A17CA">
      <w:r>
        <w:t>mag niet gestart zijn. Dus als het vanzelf start bij het aan sluiten van de Ipad op de PC dan moet je het eerst sluiten.</w:t>
      </w:r>
    </w:p>
    <w:p w:rsidR="004A17CA" w:rsidRDefault="004A17CA">
      <w:r>
        <w:t>Start dan Itools:</w:t>
      </w:r>
    </w:p>
    <w:p w:rsidR="004A17CA" w:rsidRDefault="004A17CA">
      <w:r w:rsidRPr="00E3495D">
        <w:rPr>
          <w:noProof/>
          <w:lang w:eastAsia="nl-N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Afbeelding 1" o:spid="_x0000_i1025" type="#_x0000_t75" style="width:445.5pt;height:333pt;visibility:visible">
            <v:imagedata r:id="rId4" o:title=""/>
          </v:shape>
        </w:pict>
      </w:r>
    </w:p>
    <w:p w:rsidR="004A17CA" w:rsidRDefault="004A17CA"/>
    <w:p w:rsidR="004A17CA" w:rsidRDefault="004A17CA"/>
    <w:p w:rsidR="004A17CA" w:rsidRDefault="004A17CA">
      <w:r>
        <w:t>Wacht tot je Ipad is gevonden</w:t>
      </w:r>
      <w:r w:rsidRPr="00E3495D">
        <w:rPr>
          <w:noProof/>
          <w:lang w:eastAsia="nl-NL"/>
        </w:rPr>
        <w:pict>
          <v:shape id="Afbeelding 2" o:spid="_x0000_i1026" type="#_x0000_t75" style="width:138.75pt;height:24.75pt;visibility:visible">
            <v:imagedata r:id="rId5" o:title=""/>
          </v:shape>
        </w:pict>
      </w:r>
    </w:p>
    <w:p w:rsidR="004A17CA" w:rsidRDefault="004A17CA"/>
    <w:p w:rsidR="004A17CA" w:rsidRDefault="004A17CA"/>
    <w:p w:rsidR="004A17CA" w:rsidRDefault="004A17CA">
      <w:r w:rsidRPr="00E3495D">
        <w:rPr>
          <w:noProof/>
          <w:lang w:eastAsia="nl-NL"/>
        </w:rPr>
        <w:pict>
          <v:shape id="Afbeelding 3" o:spid="_x0000_i1027" type="#_x0000_t75" style="width:140.25pt;height:48pt;visibility:visible">
            <v:imagedata r:id="rId6" o:title=""/>
          </v:shape>
        </w:pict>
      </w:r>
      <w:r>
        <w:t>Klik op Applications en wacht tot alle op de Ipad aanwezige programma’s zijn gevonden.</w:t>
      </w:r>
    </w:p>
    <w:p w:rsidR="004A17CA" w:rsidRDefault="004A17CA"/>
    <w:p w:rsidR="004A17CA" w:rsidRDefault="004A17CA"/>
    <w:p w:rsidR="004A17CA" w:rsidRDefault="004A17CA">
      <w:r>
        <w:t>Klik dan op Install.</w:t>
      </w:r>
    </w:p>
    <w:p w:rsidR="004A17CA" w:rsidRDefault="004A17CA">
      <w:r w:rsidRPr="00E3495D">
        <w:rPr>
          <w:noProof/>
          <w:lang w:eastAsia="nl-NL"/>
        </w:rPr>
        <w:pict>
          <v:shape id="Afbeelding 4" o:spid="_x0000_i1028" type="#_x0000_t75" style="width:237.75pt;height:57.75pt;visibility:visible">
            <v:imagedata r:id="rId7" o:title=""/>
          </v:shape>
        </w:pict>
      </w:r>
    </w:p>
    <w:p w:rsidR="004A17CA" w:rsidRDefault="004A17CA"/>
    <w:p w:rsidR="004A17CA" w:rsidRDefault="004A17CA"/>
    <w:p w:rsidR="004A17CA" w:rsidRDefault="004A17CA"/>
    <w:p w:rsidR="004A17CA" w:rsidRDefault="004A17CA"/>
    <w:p w:rsidR="004A17CA" w:rsidRDefault="004A17CA"/>
    <w:p w:rsidR="004A17CA" w:rsidRDefault="004A17CA"/>
    <w:p w:rsidR="004A17CA" w:rsidRDefault="004A17CA">
      <w:r>
        <w:t>Ga naar het gewenste ips bestand en klik op Install(Q)</w:t>
      </w:r>
    </w:p>
    <w:p w:rsidR="004A17CA" w:rsidRDefault="004A17CA"/>
    <w:p w:rsidR="004A17CA" w:rsidRDefault="004A17CA">
      <w:r w:rsidRPr="00E3495D">
        <w:rPr>
          <w:noProof/>
          <w:lang w:eastAsia="nl-NL"/>
        </w:rPr>
        <w:pict>
          <v:shape id="Afbeelding 5" o:spid="_x0000_i1029" type="#_x0000_t75" style="width:405pt;height:155.25pt;visibility:visible">
            <v:imagedata r:id="rId8" o:title=""/>
          </v:shape>
        </w:pict>
      </w:r>
    </w:p>
    <w:p w:rsidR="004A17CA" w:rsidRDefault="004A17CA"/>
    <w:p w:rsidR="004A17CA" w:rsidRDefault="004A17CA"/>
    <w:p w:rsidR="004A17CA" w:rsidRDefault="004A17CA"/>
    <w:p w:rsidR="004A17CA" w:rsidRDefault="004A17CA">
      <w:r>
        <w:t>Wacht tot Installing en 2x loading helemaal klaar zijn.</w:t>
      </w:r>
    </w:p>
    <w:p w:rsidR="004A17CA" w:rsidRDefault="004A17CA">
      <w:r w:rsidRPr="00E3495D">
        <w:rPr>
          <w:noProof/>
          <w:lang w:eastAsia="nl-NL"/>
        </w:rPr>
        <w:pict>
          <v:shape id="Afbeelding 6" o:spid="_x0000_i1030" type="#_x0000_t75" style="width:468pt;height:45pt;visibility:visible">
            <v:imagedata r:id="rId9" o:title=""/>
          </v:shape>
        </w:pict>
      </w:r>
    </w:p>
    <w:p w:rsidR="004A17CA" w:rsidRDefault="004A17CA"/>
    <w:p w:rsidR="004A17CA" w:rsidRDefault="004A17CA">
      <w:r>
        <w:t>Het staat nu op je ipad.</w:t>
      </w:r>
    </w:p>
    <w:p w:rsidR="004A17CA" w:rsidRDefault="004A17CA"/>
    <w:p w:rsidR="004A17CA" w:rsidRDefault="004A17CA">
      <w:r>
        <w:t>Boeken er op zetten met upload:</w:t>
      </w:r>
    </w:p>
    <w:p w:rsidR="004A17CA" w:rsidRDefault="004A17CA">
      <w:r w:rsidRPr="00E3495D">
        <w:rPr>
          <w:noProof/>
          <w:lang w:eastAsia="nl-NL"/>
        </w:rPr>
        <w:pict>
          <v:shape id="Afbeelding 7" o:spid="_x0000_i1031" type="#_x0000_t75" style="width:465.75pt;height:206.25pt;visibility:visible">
            <v:imagedata r:id="rId10" o:title=""/>
          </v:shape>
        </w:pict>
      </w:r>
    </w:p>
    <w:p w:rsidR="004A17CA" w:rsidRDefault="004A17CA"/>
    <w:p w:rsidR="004A17CA" w:rsidRDefault="004A17CA">
      <w:r>
        <w:t>Documenten er op zetten:</w:t>
      </w:r>
    </w:p>
    <w:p w:rsidR="004A17CA" w:rsidRDefault="004A17CA">
      <w:r w:rsidRPr="00E3495D">
        <w:rPr>
          <w:noProof/>
          <w:lang w:eastAsia="nl-NL"/>
        </w:rPr>
        <w:pict>
          <v:shape id="Afbeelding 8" o:spid="_x0000_i1032" type="#_x0000_t75" style="width:469.5pt;height:141pt;visibility:visible">
            <v:imagedata r:id="rId11" o:title=""/>
          </v:shape>
        </w:pict>
      </w:r>
    </w:p>
    <w:p w:rsidR="004A17CA" w:rsidRDefault="004A17CA"/>
    <w:p w:rsidR="004A17CA" w:rsidRDefault="004A17CA"/>
    <w:p w:rsidR="004A17CA" w:rsidRDefault="004A17CA"/>
    <w:sectPr w:rsidR="004A17CA" w:rsidSect="004171ED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6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6541"/>
    <w:rsid w:val="00103258"/>
    <w:rsid w:val="00320216"/>
    <w:rsid w:val="003E574D"/>
    <w:rsid w:val="004171ED"/>
    <w:rsid w:val="004A17CA"/>
    <w:rsid w:val="005F609B"/>
    <w:rsid w:val="006F2344"/>
    <w:rsid w:val="00987E98"/>
    <w:rsid w:val="00AE1A8C"/>
    <w:rsid w:val="00B03A54"/>
    <w:rsid w:val="00C03C9C"/>
    <w:rsid w:val="00D12871"/>
    <w:rsid w:val="00DC335E"/>
    <w:rsid w:val="00E3495D"/>
    <w:rsid w:val="00E36541"/>
    <w:rsid w:val="00F1443A"/>
    <w:rsid w:val="00F73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Calibri" w:hAnsi="Arial" w:cs="Arial"/>
        <w:sz w:val="22"/>
        <w:szCs w:val="22"/>
        <w:lang w:val="nl-NL" w:eastAsia="nl-N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574D"/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6F23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F2344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987E98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DC335E"/>
    <w:rPr>
      <w:rFonts w:cs="Times New Roman"/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2</Pages>
  <Words>117</Words>
  <Characters>644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legierse</dc:creator>
  <cp:keywords/>
  <dc:description/>
  <cp:lastModifiedBy>Skippy</cp:lastModifiedBy>
  <cp:revision>5</cp:revision>
  <dcterms:created xsi:type="dcterms:W3CDTF">2013-05-20T20:30:00Z</dcterms:created>
  <dcterms:modified xsi:type="dcterms:W3CDTF">2013-05-21T12:08:00Z</dcterms:modified>
</cp:coreProperties>
</file>